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8C7FF" w14:textId="77777777" w:rsidR="0086181F" w:rsidRDefault="0086181F" w:rsidP="0086181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MATHEWE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5FDD3EA0" w14:textId="77777777" w:rsidR="0086181F" w:rsidRDefault="0086181F" w:rsidP="0086181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5B87AC8" w14:textId="77777777" w:rsidR="0086181F" w:rsidRDefault="0086181F" w:rsidP="0086181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14B31C2" w14:textId="77777777" w:rsidR="0086181F" w:rsidRDefault="0086181F" w:rsidP="0086181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Peter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Cranewell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Pesebroke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Rutland(q.v.),</w:t>
      </w:r>
    </w:p>
    <w:p w14:paraId="4CC0B6EB" w14:textId="77777777" w:rsidR="0086181F" w:rsidRDefault="0086181F" w:rsidP="0086181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his wife, Joan(q.v.), and Ralph Paget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Ridlington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(q.v.), the executors of Thomas</w:t>
      </w:r>
    </w:p>
    <w:p w14:paraId="18362E3D" w14:textId="77777777" w:rsidR="0086181F" w:rsidRDefault="0086181F" w:rsidP="0086181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Pachet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Pesebroke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71989DF8" w14:textId="77777777" w:rsidR="0086181F" w:rsidRDefault="0086181F" w:rsidP="0086181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06F11BB3" w14:textId="77777777" w:rsidR="0086181F" w:rsidRDefault="0086181F" w:rsidP="0086181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John Coke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Pesebroke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chaplain(q.v.), as the</w:t>
      </w:r>
    </w:p>
    <w:p w14:paraId="6AC04504" w14:textId="77777777" w:rsidR="0086181F" w:rsidRPr="00272819" w:rsidRDefault="0086181F" w:rsidP="0086181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executor of Richard Parker of Uppingham(q.v.).   (ibid.)</w:t>
      </w:r>
    </w:p>
    <w:p w14:paraId="6D24A3FC" w14:textId="77777777" w:rsidR="0086181F" w:rsidRDefault="0086181F" w:rsidP="0086181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1B3EC37" w14:textId="77777777" w:rsidR="0086181F" w:rsidRDefault="0086181F" w:rsidP="0086181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E79C296" w14:textId="77777777" w:rsidR="0086181F" w:rsidRDefault="0086181F" w:rsidP="0086181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18 December 2021</w:t>
      </w:r>
    </w:p>
    <w:p w14:paraId="10C4B55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62A5E" w14:textId="77777777" w:rsidR="0086181F" w:rsidRDefault="0086181F" w:rsidP="009139A6">
      <w:r>
        <w:separator/>
      </w:r>
    </w:p>
  </w:endnote>
  <w:endnote w:type="continuationSeparator" w:id="0">
    <w:p w14:paraId="74ACF87C" w14:textId="77777777" w:rsidR="0086181F" w:rsidRDefault="008618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BC7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7E5C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766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C8D8F" w14:textId="77777777" w:rsidR="0086181F" w:rsidRDefault="0086181F" w:rsidP="009139A6">
      <w:r>
        <w:separator/>
      </w:r>
    </w:p>
  </w:footnote>
  <w:footnote w:type="continuationSeparator" w:id="0">
    <w:p w14:paraId="0AA14756" w14:textId="77777777" w:rsidR="0086181F" w:rsidRDefault="008618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C54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4B6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47D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81F"/>
    <w:rsid w:val="000666E0"/>
    <w:rsid w:val="002510B7"/>
    <w:rsid w:val="005C130B"/>
    <w:rsid w:val="00826F5C"/>
    <w:rsid w:val="0086181F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173D4"/>
  <w15:chartTrackingRefBased/>
  <w15:docId w15:val="{BD94C1A0-DD4A-4766-83C0-35324EB2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618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2022-01-18T10:56:00Z</dcterms:created>
  <dcterms:modified xsi:type="dcterms:W3CDTF">2022-01-18T10:56:00Z</dcterms:modified>
</cp:coreProperties>
</file>